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221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BUTLER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5B183BB6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4BB79925" w14:textId="77777777" w:rsidR="00932431" w:rsidRDefault="00932431" w:rsidP="00932431">
      <w:pPr>
        <w:pStyle w:val="NoSpacing"/>
        <w:rPr>
          <w:rFonts w:cs="Times New Roman"/>
          <w:szCs w:val="24"/>
        </w:rPr>
      </w:pPr>
    </w:p>
    <w:p w14:paraId="5D7B0D16" w14:textId="77777777" w:rsidR="00932431" w:rsidRDefault="00932431" w:rsidP="00932431">
      <w:pPr>
        <w:pStyle w:val="NoSpacing"/>
        <w:rPr>
          <w:rFonts w:cs="Times New Roman"/>
          <w:szCs w:val="24"/>
        </w:rPr>
      </w:pPr>
    </w:p>
    <w:p w14:paraId="54B1ED5E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Feb.1496</w:t>
      </w:r>
      <w:r>
        <w:rPr>
          <w:rFonts w:cs="Times New Roman"/>
          <w:szCs w:val="24"/>
        </w:rPr>
        <w:tab/>
        <w:t xml:space="preserve">He, Johanna Bodley(q.v.), Thomas </w:t>
      </w:r>
      <w:proofErr w:type="spellStart"/>
      <w:r>
        <w:rPr>
          <w:rFonts w:cs="Times New Roman"/>
          <w:szCs w:val="24"/>
        </w:rPr>
        <w:t>Warde</w:t>
      </w:r>
      <w:proofErr w:type="spellEnd"/>
      <w:r>
        <w:rPr>
          <w:rFonts w:cs="Times New Roman"/>
          <w:szCs w:val="24"/>
        </w:rPr>
        <w:t>, mercer(q.v.), and William Prat,</w:t>
      </w:r>
    </w:p>
    <w:p w14:paraId="48EC09F6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grocer(q.v.), </w:t>
      </w:r>
      <w:proofErr w:type="gramStart"/>
      <w:r>
        <w:rPr>
          <w:rFonts w:cs="Times New Roman"/>
          <w:szCs w:val="24"/>
        </w:rPr>
        <w:t>entered into</w:t>
      </w:r>
      <w:proofErr w:type="gramEnd"/>
      <w:r>
        <w:rPr>
          <w:rFonts w:cs="Times New Roman"/>
          <w:szCs w:val="24"/>
        </w:rPr>
        <w:t xml:space="preserve"> a bond for the payment into the Chamber of £100</w:t>
      </w:r>
    </w:p>
    <w:p w14:paraId="224701E7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 the use of the children of the late Richard Bodley, grocer(q.v.).</w:t>
      </w:r>
    </w:p>
    <w:p w14:paraId="1920C51A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the Letter-Books of the City of London: L” folio 321b)</w:t>
      </w:r>
    </w:p>
    <w:p w14:paraId="1936232E" w14:textId="77777777" w:rsidR="00932431" w:rsidRDefault="00932431" w:rsidP="00932431">
      <w:pPr>
        <w:pStyle w:val="NoSpacing"/>
        <w:rPr>
          <w:rFonts w:cs="Times New Roman"/>
          <w:szCs w:val="24"/>
        </w:rPr>
      </w:pPr>
    </w:p>
    <w:p w14:paraId="4CF0600C" w14:textId="77777777" w:rsidR="00932431" w:rsidRDefault="00932431" w:rsidP="00932431">
      <w:pPr>
        <w:pStyle w:val="NoSpacing"/>
        <w:rPr>
          <w:rFonts w:cs="Times New Roman"/>
          <w:szCs w:val="24"/>
        </w:rPr>
      </w:pPr>
    </w:p>
    <w:p w14:paraId="3CA17903" w14:textId="77777777" w:rsidR="00932431" w:rsidRDefault="00932431" w:rsidP="009324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2022</w:t>
      </w:r>
    </w:p>
    <w:p w14:paraId="4713C9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F40DA" w14:textId="77777777" w:rsidR="00932431" w:rsidRDefault="00932431" w:rsidP="009139A6">
      <w:r>
        <w:separator/>
      </w:r>
    </w:p>
  </w:endnote>
  <w:endnote w:type="continuationSeparator" w:id="0">
    <w:p w14:paraId="7B89E47A" w14:textId="77777777" w:rsidR="00932431" w:rsidRDefault="009324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E4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15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68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EE9E" w14:textId="77777777" w:rsidR="00932431" w:rsidRDefault="00932431" w:rsidP="009139A6">
      <w:r>
        <w:separator/>
      </w:r>
    </w:p>
  </w:footnote>
  <w:footnote w:type="continuationSeparator" w:id="0">
    <w:p w14:paraId="7C7D4369" w14:textId="77777777" w:rsidR="00932431" w:rsidRDefault="009324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86B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FC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71A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31"/>
    <w:rsid w:val="000666E0"/>
    <w:rsid w:val="002510B7"/>
    <w:rsid w:val="005C130B"/>
    <w:rsid w:val="00826F5C"/>
    <w:rsid w:val="009139A6"/>
    <w:rsid w:val="00932431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A5951"/>
  <w15:chartTrackingRefBased/>
  <w15:docId w15:val="{5BF7EB4C-7485-4CFD-AF08-0CF0B69E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2022-11-09T20:01:00Z</dcterms:created>
  <dcterms:modified xsi:type="dcterms:W3CDTF">2022-11-09T20:02:00Z</dcterms:modified>
</cp:coreProperties>
</file>